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69" w:rsidRDefault="00DA263B" w:rsidP="00BB0DB5">
      <w:pPr>
        <w:tabs>
          <w:tab w:val="left" w:pos="11199"/>
        </w:tabs>
        <w:jc w:val="right"/>
        <w:rPr>
          <w:sz w:val="28"/>
          <w:szCs w:val="28"/>
        </w:rPr>
      </w:pPr>
      <w:r w:rsidRPr="00BB0DB5">
        <w:rPr>
          <w:sz w:val="28"/>
          <w:szCs w:val="28"/>
        </w:rPr>
        <w:t>Приложение №</w:t>
      </w:r>
      <w:r w:rsidR="009701FD" w:rsidRPr="00BB0DB5">
        <w:rPr>
          <w:sz w:val="28"/>
          <w:szCs w:val="28"/>
        </w:rPr>
        <w:t>2</w:t>
      </w:r>
      <w:r w:rsidR="003535C5" w:rsidRPr="00BB0DB5">
        <w:rPr>
          <w:sz w:val="28"/>
          <w:szCs w:val="28"/>
        </w:rPr>
        <w:t>7</w:t>
      </w:r>
    </w:p>
    <w:p w:rsidR="00DA263B" w:rsidRPr="00BB0DB5" w:rsidRDefault="00BB0DB5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DA263B" w:rsidRPr="00BB0DB5">
        <w:rPr>
          <w:sz w:val="28"/>
          <w:szCs w:val="28"/>
        </w:rPr>
        <w:t xml:space="preserve">решению </w:t>
      </w:r>
      <w:proofErr w:type="spellStart"/>
      <w:r w:rsidR="00DA263B" w:rsidRPr="00BB0DB5">
        <w:rPr>
          <w:sz w:val="28"/>
          <w:szCs w:val="28"/>
        </w:rPr>
        <w:t>Духовщинского</w:t>
      </w:r>
      <w:proofErr w:type="spellEnd"/>
      <w:r w:rsidR="00DA263B" w:rsidRPr="00BB0DB5">
        <w:rPr>
          <w:sz w:val="28"/>
          <w:szCs w:val="28"/>
        </w:rPr>
        <w:t xml:space="preserve"> </w:t>
      </w:r>
    </w:p>
    <w:p w:rsidR="00DA263B" w:rsidRPr="00BB0DB5" w:rsidRDefault="00DA263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             районного Совета депутатов</w:t>
      </w:r>
    </w:p>
    <w:p w:rsidR="008E3409" w:rsidRPr="00D8311A" w:rsidRDefault="006F5BEB" w:rsidP="00D8311A">
      <w:pPr>
        <w:jc w:val="right"/>
        <w:rPr>
          <w:sz w:val="28"/>
        </w:rPr>
      </w:pPr>
      <w:r w:rsidRPr="00BB0DB5">
        <w:rPr>
          <w:sz w:val="28"/>
          <w:szCs w:val="28"/>
        </w:rPr>
        <w:t xml:space="preserve"> от </w:t>
      </w:r>
      <w:r w:rsidR="001400E6">
        <w:rPr>
          <w:sz w:val="28"/>
          <w:szCs w:val="28"/>
        </w:rPr>
        <w:t>_________</w:t>
      </w:r>
      <w:r w:rsidR="00DA263B" w:rsidRPr="00BB0DB5">
        <w:rPr>
          <w:sz w:val="28"/>
          <w:szCs w:val="28"/>
        </w:rPr>
        <w:t>20</w:t>
      </w:r>
      <w:r w:rsidR="00745ACD">
        <w:rPr>
          <w:sz w:val="28"/>
          <w:szCs w:val="28"/>
        </w:rPr>
        <w:t>20</w:t>
      </w:r>
      <w:r w:rsidR="00AB4298">
        <w:rPr>
          <w:sz w:val="28"/>
          <w:szCs w:val="28"/>
        </w:rPr>
        <w:t xml:space="preserve"> </w:t>
      </w:r>
      <w:r w:rsidR="00224E21" w:rsidRPr="00BB0DB5">
        <w:rPr>
          <w:sz w:val="28"/>
          <w:szCs w:val="28"/>
        </w:rPr>
        <w:t>г</w:t>
      </w:r>
      <w:r w:rsidR="00BB0DB5">
        <w:rPr>
          <w:sz w:val="28"/>
          <w:szCs w:val="28"/>
        </w:rPr>
        <w:t>ода</w:t>
      </w:r>
      <w:r w:rsidR="009E7A2E">
        <w:rPr>
          <w:sz w:val="28"/>
          <w:szCs w:val="28"/>
        </w:rPr>
        <w:t xml:space="preserve"> </w:t>
      </w:r>
      <w:r w:rsidR="00DA263B" w:rsidRPr="00BB0DB5">
        <w:rPr>
          <w:sz w:val="28"/>
          <w:szCs w:val="28"/>
        </w:rPr>
        <w:t>№</w:t>
      </w:r>
      <w:r w:rsidR="001400E6">
        <w:rPr>
          <w:sz w:val="28"/>
          <w:szCs w:val="28"/>
        </w:rPr>
        <w:t>__</w:t>
      </w:r>
    </w:p>
    <w:p w:rsidR="00D8311A" w:rsidRDefault="00D8311A" w:rsidP="00315F80">
      <w:pPr>
        <w:jc w:val="center"/>
        <w:rPr>
          <w:b/>
          <w:sz w:val="28"/>
        </w:rPr>
      </w:pPr>
    </w:p>
    <w:p w:rsidR="00CC1BF0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E226D4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223735">
        <w:rPr>
          <w:b/>
          <w:sz w:val="28"/>
        </w:rPr>
        <w:t>области на</w:t>
      </w:r>
      <w:r w:rsidR="00E226D4">
        <w:rPr>
          <w:b/>
          <w:sz w:val="28"/>
        </w:rPr>
        <w:t xml:space="preserve">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</w:t>
      </w:r>
      <w:r w:rsidR="0050653C">
        <w:rPr>
          <w:b/>
          <w:sz w:val="28"/>
        </w:rPr>
        <w:t>2</w:t>
      </w:r>
      <w:r w:rsidR="00745ACD">
        <w:rPr>
          <w:b/>
          <w:sz w:val="28"/>
        </w:rPr>
        <w:t>2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</w:t>
      </w:r>
      <w:r w:rsidR="00223735">
        <w:rPr>
          <w:b/>
          <w:sz w:val="28"/>
        </w:rPr>
        <w:t>2</w:t>
      </w:r>
      <w:r w:rsidR="00745ACD">
        <w:rPr>
          <w:b/>
          <w:sz w:val="28"/>
        </w:rPr>
        <w:t>3</w:t>
      </w:r>
      <w:r w:rsidR="009E7A2E">
        <w:rPr>
          <w:b/>
          <w:sz w:val="28"/>
        </w:rPr>
        <w:t xml:space="preserve"> </w:t>
      </w:r>
      <w:r w:rsidR="00F458D1">
        <w:rPr>
          <w:b/>
          <w:sz w:val="28"/>
        </w:rPr>
        <w:t>год</w:t>
      </w:r>
      <w:r w:rsidR="00B91869">
        <w:rPr>
          <w:b/>
          <w:sz w:val="28"/>
        </w:rPr>
        <w:t>ов</w:t>
      </w:r>
    </w:p>
    <w:p w:rsidR="00271991" w:rsidRPr="00AB5DF6" w:rsidRDefault="00271991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223735">
        <w:rPr>
          <w:b/>
          <w:sz w:val="28"/>
        </w:rPr>
        <w:t>области в</w:t>
      </w:r>
      <w:r w:rsidR="009E7A2E">
        <w:rPr>
          <w:b/>
          <w:sz w:val="28"/>
        </w:rPr>
        <w:t xml:space="preserve"> </w:t>
      </w:r>
      <w:r w:rsidR="00A161E3">
        <w:rPr>
          <w:b/>
          <w:sz w:val="28"/>
        </w:rPr>
        <w:t>20</w:t>
      </w:r>
      <w:r w:rsidR="0050653C">
        <w:rPr>
          <w:b/>
          <w:sz w:val="28"/>
        </w:rPr>
        <w:t>2</w:t>
      </w:r>
      <w:r w:rsidR="00745ACD">
        <w:rPr>
          <w:b/>
          <w:sz w:val="28"/>
        </w:rPr>
        <w:t>2</w:t>
      </w:r>
      <w:r w:rsidR="00F458D1">
        <w:rPr>
          <w:b/>
          <w:sz w:val="28"/>
        </w:rPr>
        <w:t>-</w:t>
      </w:r>
      <w:r w:rsidR="00223735">
        <w:rPr>
          <w:b/>
          <w:sz w:val="28"/>
        </w:rPr>
        <w:t>202</w:t>
      </w:r>
      <w:r w:rsidR="00745ACD">
        <w:rPr>
          <w:b/>
          <w:sz w:val="28"/>
        </w:rPr>
        <w:t>3</w:t>
      </w:r>
      <w:r w:rsidR="009E7A2E">
        <w:rPr>
          <w:b/>
          <w:sz w:val="28"/>
        </w:rPr>
        <w:t xml:space="preserve"> </w:t>
      </w:r>
      <w:r w:rsidR="00223735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271991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271991">
            <w:pPr>
              <w:pStyle w:val="ac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271991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271991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271991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271991">
            <w:pPr>
              <w:pStyle w:val="ac"/>
              <w:spacing w:after="0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</w:t>
            </w:r>
            <w:proofErr w:type="spellStart"/>
            <w:r w:rsidRPr="00D6034C">
              <w:rPr>
                <w:b/>
                <w:sz w:val="24"/>
                <w:szCs w:val="24"/>
              </w:rPr>
              <w:t>Духовщинский</w:t>
            </w:r>
            <w:proofErr w:type="spellEnd"/>
            <w:r w:rsidRPr="00D6034C">
              <w:rPr>
                <w:b/>
                <w:sz w:val="24"/>
                <w:szCs w:val="24"/>
              </w:rPr>
              <w:t xml:space="preserve">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>муниципального образования «</w:t>
      </w:r>
      <w:proofErr w:type="spellStart"/>
      <w:r w:rsidR="005B6E01" w:rsidRPr="005B6E01">
        <w:rPr>
          <w:sz w:val="28"/>
        </w:rPr>
        <w:t>Духовщинский</w:t>
      </w:r>
      <w:proofErr w:type="spellEnd"/>
      <w:r w:rsidR="005B6E01"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</w:t>
      </w:r>
      <w:r w:rsidR="0050653C">
        <w:rPr>
          <w:sz w:val="28"/>
        </w:rPr>
        <w:t>2</w:t>
      </w:r>
      <w:r w:rsidR="00745ACD">
        <w:rPr>
          <w:sz w:val="28"/>
        </w:rPr>
        <w:t>2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</w:t>
      </w:r>
      <w:r w:rsidR="009E7A2E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3. Общий объем бюджетных ассигнований, предусмотренных на исполнение государственных гарантий </w:t>
      </w:r>
      <w:r w:rsidRPr="005B6E01">
        <w:rPr>
          <w:sz w:val="28"/>
        </w:rPr>
        <w:t>муниципального образования «</w:t>
      </w:r>
      <w:proofErr w:type="spellStart"/>
      <w:r w:rsidRPr="005B6E01">
        <w:rPr>
          <w:sz w:val="28"/>
        </w:rPr>
        <w:t>Духовщинский</w:t>
      </w:r>
      <w:proofErr w:type="spellEnd"/>
      <w:r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</w:t>
      </w:r>
      <w:r w:rsidR="00223735">
        <w:rPr>
          <w:sz w:val="28"/>
        </w:rPr>
        <w:t>2</w:t>
      </w:r>
      <w:r w:rsidR="00745ACD">
        <w:rPr>
          <w:sz w:val="28"/>
        </w:rPr>
        <w:t>3</w:t>
      </w:r>
      <w:bookmarkStart w:id="0" w:name="_GoBack"/>
      <w:bookmarkEnd w:id="0"/>
      <w:r>
        <w:rPr>
          <w:sz w:val="28"/>
        </w:rPr>
        <w:t xml:space="preserve"> году, − 0,0 тыс. рублей, из них: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AE023B" w:rsidRPr="00FC48C3" w:rsidRDefault="00F458D1" w:rsidP="00806CB4">
      <w:pPr>
        <w:ind w:firstLine="709"/>
        <w:jc w:val="both"/>
        <w:rPr>
          <w:sz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</w:t>
      </w:r>
      <w:r w:rsidR="009E7A2E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sectPr w:rsidR="00AE023B" w:rsidRPr="00FC48C3" w:rsidSect="00301E54">
      <w:headerReference w:type="even" r:id="rId8"/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44F" w:rsidRDefault="0003044F">
      <w:r>
        <w:separator/>
      </w:r>
    </w:p>
  </w:endnote>
  <w:endnote w:type="continuationSeparator" w:id="1">
    <w:p w:rsidR="0003044F" w:rsidRDefault="0003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44F" w:rsidRDefault="0003044F">
      <w:r>
        <w:separator/>
      </w:r>
    </w:p>
  </w:footnote>
  <w:footnote w:type="continuationSeparator" w:id="1">
    <w:p w:rsidR="0003044F" w:rsidRDefault="0003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041AC8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041AC8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BB0DB5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044F"/>
    <w:rsid w:val="00034477"/>
    <w:rsid w:val="00035548"/>
    <w:rsid w:val="00036EC3"/>
    <w:rsid w:val="00040F18"/>
    <w:rsid w:val="00041AC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41E2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30112"/>
    <w:rsid w:val="00133750"/>
    <w:rsid w:val="001357AD"/>
    <w:rsid w:val="001400E6"/>
    <w:rsid w:val="00140490"/>
    <w:rsid w:val="0014078C"/>
    <w:rsid w:val="00140F38"/>
    <w:rsid w:val="00141530"/>
    <w:rsid w:val="00142EA2"/>
    <w:rsid w:val="00143E97"/>
    <w:rsid w:val="00153B8F"/>
    <w:rsid w:val="0015575A"/>
    <w:rsid w:val="00156E57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1A93"/>
    <w:rsid w:val="001C3A66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1F6A38"/>
    <w:rsid w:val="002027E5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1E8"/>
    <w:rsid w:val="00223735"/>
    <w:rsid w:val="00223E35"/>
    <w:rsid w:val="00224E21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63F4"/>
    <w:rsid w:val="0025744A"/>
    <w:rsid w:val="00257CF6"/>
    <w:rsid w:val="00263B58"/>
    <w:rsid w:val="00264963"/>
    <w:rsid w:val="002654F3"/>
    <w:rsid w:val="00270BAA"/>
    <w:rsid w:val="00271991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21F7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17E1"/>
    <w:rsid w:val="00332B1B"/>
    <w:rsid w:val="0033591B"/>
    <w:rsid w:val="003369F2"/>
    <w:rsid w:val="00336E95"/>
    <w:rsid w:val="0034100E"/>
    <w:rsid w:val="00342592"/>
    <w:rsid w:val="00342FF7"/>
    <w:rsid w:val="00343DE4"/>
    <w:rsid w:val="003515DE"/>
    <w:rsid w:val="0035213C"/>
    <w:rsid w:val="003535C5"/>
    <w:rsid w:val="00353628"/>
    <w:rsid w:val="00365BB6"/>
    <w:rsid w:val="003665E5"/>
    <w:rsid w:val="003669D8"/>
    <w:rsid w:val="0036709E"/>
    <w:rsid w:val="003672E6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6FDE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291"/>
    <w:rsid w:val="004F7790"/>
    <w:rsid w:val="00500320"/>
    <w:rsid w:val="005013E0"/>
    <w:rsid w:val="00501D02"/>
    <w:rsid w:val="00504E63"/>
    <w:rsid w:val="0050653C"/>
    <w:rsid w:val="00507E94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C683F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5C73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233"/>
    <w:rsid w:val="0066652B"/>
    <w:rsid w:val="00670AE9"/>
    <w:rsid w:val="006713BA"/>
    <w:rsid w:val="00671438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BEB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ACD"/>
    <w:rsid w:val="00745CA6"/>
    <w:rsid w:val="007513B3"/>
    <w:rsid w:val="00752BC9"/>
    <w:rsid w:val="00756782"/>
    <w:rsid w:val="00757135"/>
    <w:rsid w:val="007608C7"/>
    <w:rsid w:val="007629BB"/>
    <w:rsid w:val="00764E32"/>
    <w:rsid w:val="00765F9E"/>
    <w:rsid w:val="00767FF4"/>
    <w:rsid w:val="007701D4"/>
    <w:rsid w:val="00770AEB"/>
    <w:rsid w:val="0077214D"/>
    <w:rsid w:val="007809AA"/>
    <w:rsid w:val="00780EE7"/>
    <w:rsid w:val="00781442"/>
    <w:rsid w:val="00781BC7"/>
    <w:rsid w:val="00782298"/>
    <w:rsid w:val="00784C9A"/>
    <w:rsid w:val="00786B0C"/>
    <w:rsid w:val="00786E15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046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4FD8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701FD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E7A2E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C9D"/>
    <w:rsid w:val="00A84F02"/>
    <w:rsid w:val="00A904D0"/>
    <w:rsid w:val="00A91DCA"/>
    <w:rsid w:val="00A928D2"/>
    <w:rsid w:val="00AA1CF9"/>
    <w:rsid w:val="00AA4D03"/>
    <w:rsid w:val="00AB0A4A"/>
    <w:rsid w:val="00AB1077"/>
    <w:rsid w:val="00AB3206"/>
    <w:rsid w:val="00AB4298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3CA2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869"/>
    <w:rsid w:val="00B92368"/>
    <w:rsid w:val="00B938CE"/>
    <w:rsid w:val="00B94769"/>
    <w:rsid w:val="00B964A1"/>
    <w:rsid w:val="00BA0050"/>
    <w:rsid w:val="00BA4CA4"/>
    <w:rsid w:val="00BA4D62"/>
    <w:rsid w:val="00BA5618"/>
    <w:rsid w:val="00BA5802"/>
    <w:rsid w:val="00BA6185"/>
    <w:rsid w:val="00BA6986"/>
    <w:rsid w:val="00BB0DB5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A7C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13BF"/>
    <w:rsid w:val="00D0391D"/>
    <w:rsid w:val="00D06994"/>
    <w:rsid w:val="00D07F71"/>
    <w:rsid w:val="00D105AC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774E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6D4"/>
    <w:rsid w:val="00E2556A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4F9"/>
    <w:rsid w:val="00E63AAE"/>
    <w:rsid w:val="00E72DB6"/>
    <w:rsid w:val="00E740DC"/>
    <w:rsid w:val="00E802F2"/>
    <w:rsid w:val="00E812B0"/>
    <w:rsid w:val="00E8140F"/>
    <w:rsid w:val="00E82A70"/>
    <w:rsid w:val="00E84688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2EC6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24E4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2F23-E8C4-410D-9BD1-896F6EA1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</Template>
  <TotalTime>1</TotalTime>
  <Pages>1</Pages>
  <Words>179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User9</cp:lastModifiedBy>
  <cp:revision>5</cp:revision>
  <cp:lastPrinted>2014-11-12T05:37:00Z</cp:lastPrinted>
  <dcterms:created xsi:type="dcterms:W3CDTF">2020-11-17T14:18:00Z</dcterms:created>
  <dcterms:modified xsi:type="dcterms:W3CDTF">2020-11-26T14:31:00Z</dcterms:modified>
</cp:coreProperties>
</file>